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FF" w:rsidRDefault="000D53FF" w:rsidP="000D53F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RAMAGE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0D53FF" w:rsidRDefault="000D53FF" w:rsidP="000D53FF">
      <w:pPr>
        <w:pStyle w:val="NoSpacing"/>
        <w:rPr>
          <w:rStyle w:val="Hyperlink"/>
          <w:color w:val="auto"/>
          <w:u w:val="none"/>
        </w:rPr>
      </w:pPr>
    </w:p>
    <w:p w:rsidR="000D53FF" w:rsidRDefault="000D53FF" w:rsidP="000D53FF">
      <w:pPr>
        <w:pStyle w:val="NoSpacing"/>
        <w:rPr>
          <w:rStyle w:val="Hyperlink"/>
          <w:color w:val="auto"/>
          <w:u w:val="none"/>
        </w:rPr>
      </w:pPr>
    </w:p>
    <w:p w:rsidR="000D53FF" w:rsidRDefault="000D53FF" w:rsidP="000D53F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He and others made a plaint of trespass and taking against Christopher</w:t>
      </w:r>
    </w:p>
    <w:p w:rsidR="000D53FF" w:rsidRDefault="000D53FF" w:rsidP="000D53F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Clay of Pickering(q.v.).</w:t>
      </w:r>
    </w:p>
    <w:p w:rsidR="000D53FF" w:rsidRDefault="000D53FF" w:rsidP="000D53F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0D53FF" w:rsidRDefault="000D53FF" w:rsidP="000D53FF">
      <w:pPr>
        <w:pStyle w:val="NoSpacing"/>
        <w:rPr>
          <w:rStyle w:val="Hyperlink"/>
          <w:color w:val="auto"/>
          <w:u w:val="none"/>
        </w:rPr>
      </w:pPr>
    </w:p>
    <w:p w:rsidR="000D53FF" w:rsidRDefault="000D53FF" w:rsidP="000D53FF">
      <w:pPr>
        <w:pStyle w:val="NoSpacing"/>
        <w:rPr>
          <w:rStyle w:val="Hyperlink"/>
          <w:color w:val="auto"/>
          <w:u w:val="none"/>
        </w:rPr>
      </w:pPr>
    </w:p>
    <w:p w:rsidR="000D53FF" w:rsidRDefault="000D53FF" w:rsidP="000D53F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May 2016</w:t>
      </w:r>
    </w:p>
    <w:p w:rsidR="006B2F86" w:rsidRPr="00E71FC3" w:rsidRDefault="000D53F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3FF" w:rsidRDefault="000D53FF" w:rsidP="00E71FC3">
      <w:pPr>
        <w:spacing w:after="0" w:line="240" w:lineRule="auto"/>
      </w:pPr>
      <w:r>
        <w:separator/>
      </w:r>
    </w:p>
  </w:endnote>
  <w:endnote w:type="continuationSeparator" w:id="0">
    <w:p w:rsidR="000D53FF" w:rsidRDefault="000D53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3FF" w:rsidRDefault="000D53FF" w:rsidP="00E71FC3">
      <w:pPr>
        <w:spacing w:after="0" w:line="240" w:lineRule="auto"/>
      </w:pPr>
      <w:r>
        <w:separator/>
      </w:r>
    </w:p>
  </w:footnote>
  <w:footnote w:type="continuationSeparator" w:id="0">
    <w:p w:rsidR="000D53FF" w:rsidRDefault="000D53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3FF"/>
    <w:rsid w:val="000D53F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E69090-A92F-4463-AE73-85829C486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D53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2016-09-23T19:14:00Z</dcterms:created>
  <dcterms:modified xsi:type="dcterms:W3CDTF">2016-09-23T19:15:00Z</dcterms:modified>
</cp:coreProperties>
</file>